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928BC" w14:textId="77777777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 „</w:t>
      </w:r>
      <w:r w:rsidR="00351C58" w:rsidRPr="00351C58">
        <w:rPr>
          <w:b/>
          <w:sz w:val="32"/>
        </w:rPr>
        <w:t>Vorlage Beantwortung Bewertungskriterien</w:t>
      </w:r>
      <w:r>
        <w:rPr>
          <w:b/>
          <w:sz w:val="32"/>
        </w:rPr>
        <w:t>“</w:t>
      </w:r>
    </w:p>
    <w:p w14:paraId="46C928BD" w14:textId="474155D3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952400">
        <w:t>Rahmenvertrag für externe Dienstleistung zur Unterstützung des ITZBund im Wirkbetrieb des PNR Fachverfahrens</w:t>
      </w:r>
    </w:p>
    <w:p w14:paraId="46C928BE" w14:textId="37871121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Z42-</w:t>
      </w:r>
      <w:r w:rsidR="00952400">
        <w:t>2025-0123</w:t>
      </w:r>
    </w:p>
    <w:p w14:paraId="46C928BF" w14:textId="77777777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Pr="00E8625F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E8625F">
            <w:rPr>
              <w:noProof/>
            </w:rPr>
            <w:instrText xml:space="preserve"> FORMTEXT </w:instrText>
          </w:r>
          <w:r w:rsidRPr="00E8625F">
            <w:rPr>
              <w:noProof/>
            </w:rPr>
          </w:r>
          <w:r w:rsidRPr="00E8625F">
            <w:rPr>
              <w:noProof/>
            </w:rPr>
            <w:fldChar w:fldCharType="separate"/>
          </w:r>
          <w:bookmarkStart w:id="0" w:name="_GoBack"/>
          <w:r w:rsidRPr="00E8625F">
            <w:rPr>
              <w:noProof/>
            </w:rPr>
            <w:t>__________________________________________</w:t>
          </w:r>
          <w:bookmarkEnd w:id="0"/>
          <w:r w:rsidRPr="00E8625F">
            <w:rPr>
              <w:noProof/>
            </w:rPr>
            <w:fldChar w:fldCharType="end"/>
          </w:r>
        </w:sdtContent>
      </w:sdt>
    </w:p>
    <w:p w14:paraId="46C928C0" w14:textId="77777777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1" w:name="_Hlk207631658"/>
      <w:r w:rsidRPr="00FE3147">
        <w:t xml:space="preserve">Der Bieter / das </w:t>
      </w:r>
      <w:bookmarkStart w:id="2" w:name="_Hlk207705254"/>
      <w:r w:rsidRPr="00FE3147">
        <w:t xml:space="preserve">vertretungsberechtigte Mitglied der Bietergemeinschaft </w:t>
      </w:r>
      <w:bookmarkEnd w:id="2"/>
      <w:r w:rsidRPr="00FE3147">
        <w:t>hat diese Anlage auszufüllen und als Bestandteil des Angebots einzureichen.</w:t>
      </w:r>
      <w:bookmarkEnd w:id="1"/>
    </w:p>
    <w:p w14:paraId="46C928C1" w14:textId="77777777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instrText xml:space="preserve"> FORMTEXT </w:instrTex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separate"/>
          </w:r>
          <w:r w:rsidR="00E8625F" w:rsidRPr="00E8625F">
            <w:rPr>
              <w:rStyle w:val="Nrberschrift2ITZBundZchn"/>
              <w:b w:val="0"/>
              <w:noProof/>
              <w:color w:val="auto"/>
              <w:sz w:val="24"/>
              <w:szCs w:val="24"/>
            </w:rPr>
            <w:t>__________________________________________</w: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end"/>
          </w:r>
        </w:sdtContent>
      </w:sdt>
    </w:p>
    <w:p w14:paraId="46C928C2" w14:textId="77777777" w:rsidR="00351C58" w:rsidRDefault="00351C58" w:rsidP="00351C58">
      <w:r>
        <w:t>Beantwortung des Kriteriums:</w:t>
      </w:r>
    </w:p>
    <w:sdt>
      <w:sdtPr>
        <w:rPr>
          <w:noProof/>
        </w:rPr>
        <w:id w:val="1973251275"/>
        <w:placeholder>
          <w:docPart w:val="789A60E46CE04922B44C3CF4EF818830"/>
        </w:placeholder>
      </w:sdtPr>
      <w:sdtEndPr/>
      <w:sdtContent>
        <w:p w14:paraId="46C928C3" w14:textId="40686822" w:rsidR="00351C58" w:rsidRDefault="00F90838" w:rsidP="00C751D7">
          <w:pPr>
            <w:rPr>
              <w:noProof/>
            </w:rPr>
          </w:pPr>
          <w:sdt>
            <w:sdtPr>
              <w:rPr>
                <w:b/>
              </w:rPr>
              <w:id w:val="25677728"/>
              <w:placeholder>
                <w:docPart w:val="E3A4B0AE28BD4AEE9EEAFA762BF8D034"/>
              </w:placeholder>
            </w:sdtPr>
            <w:sdtEndPr>
              <w:rPr>
                <w:rStyle w:val="Nrberschrift2ITZBundZchn"/>
                <w:rFonts w:asciiTheme="majorHAnsi" w:eastAsiaTheme="majorEastAsia" w:hAnsiTheme="majorHAnsi" w:cstheme="majorBidi"/>
                <w:b w:val="0"/>
                <w:color w:val="333333" w:themeColor="text1"/>
                <w:sz w:val="32"/>
                <w:szCs w:val="26"/>
              </w:rPr>
            </w:sdtEndPr>
            <w:sdtContent>
              <w:r w:rsidR="00855D97">
                <w:rPr>
                  <w:b/>
                </w:rPr>
                <w:fldChar w:fldCharType="begin">
                  <w:ffData>
                    <w:name w:val=""/>
                    <w:enabled/>
                    <w:calcOnExit/>
                    <w:textInput>
                      <w:default w:val="__________________________________________"/>
                      <w:maxLength w:val="7000"/>
                    </w:textInput>
                  </w:ffData>
                </w:fldChar>
              </w:r>
              <w:r w:rsidR="00855D97">
                <w:rPr>
                  <w:b/>
                </w:rPr>
                <w:instrText xml:space="preserve"> FORMTEXT </w:instrText>
              </w:r>
              <w:r w:rsidR="00855D97">
                <w:rPr>
                  <w:b/>
                </w:rPr>
              </w:r>
              <w:r w:rsidR="00855D97">
                <w:rPr>
                  <w:b/>
                </w:rPr>
                <w:fldChar w:fldCharType="separate"/>
              </w:r>
              <w:r w:rsidR="00855D97">
                <w:rPr>
                  <w:b/>
                  <w:noProof/>
                </w:rPr>
                <w:t>__________________________________________</w:t>
              </w:r>
              <w:r w:rsidR="00855D97">
                <w:rPr>
                  <w:b/>
                </w:rPr>
                <w:fldChar w:fldCharType="end"/>
              </w:r>
            </w:sdtContent>
          </w:sdt>
        </w:p>
      </w:sdtContent>
    </w:sdt>
    <w:sectPr w:rsidR="00351C58" w:rsidSect="002C5B09">
      <w:headerReference w:type="default" r:id="rId12"/>
      <w:footerReference w:type="default" r:id="rId13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928C6" w14:textId="77777777" w:rsidR="00351C58" w:rsidRDefault="00351C58" w:rsidP="00351C58">
      <w:pPr>
        <w:spacing w:after="0" w:line="240" w:lineRule="auto"/>
      </w:pPr>
      <w:r>
        <w:separator/>
      </w:r>
    </w:p>
  </w:endnote>
  <w:endnote w:type="continuationSeparator" w:id="0">
    <w:p w14:paraId="46C928C7" w14:textId="77777777" w:rsidR="00351C58" w:rsidRDefault="00351C58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928CB" w14:textId="5511E76B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3906E5">
      <w:rPr>
        <w:color w:val="007A89" w:themeColor="text2"/>
      </w:rPr>
      <w:t>2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928C4" w14:textId="77777777" w:rsidR="00351C58" w:rsidRDefault="00351C58" w:rsidP="00351C58">
      <w:pPr>
        <w:spacing w:after="0" w:line="240" w:lineRule="auto"/>
      </w:pPr>
      <w:r>
        <w:separator/>
      </w:r>
    </w:p>
  </w:footnote>
  <w:footnote w:type="continuationSeparator" w:id="0">
    <w:p w14:paraId="46C928C5" w14:textId="77777777" w:rsidR="00351C58" w:rsidRDefault="00351C58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huVNmFGnLCIPuSbY5OjL2tqOsK3FBDh+F7TcxdDDtr8BQ+1/IyO7qDONrmmXrKG3iq3GFYIsXgzwgqBH3WXkzA==" w:saltValue="miU3Pr7TsLQVbAMpAOCJs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10AD5"/>
    <w:rsid w:val="00017079"/>
    <w:rsid w:val="00074A08"/>
    <w:rsid w:val="00077BBD"/>
    <w:rsid w:val="0008679B"/>
    <w:rsid w:val="000B047D"/>
    <w:rsid w:val="000B7FC5"/>
    <w:rsid w:val="000E30F2"/>
    <w:rsid w:val="0011189C"/>
    <w:rsid w:val="00177534"/>
    <w:rsid w:val="00181B7B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906E5"/>
    <w:rsid w:val="003A651D"/>
    <w:rsid w:val="003C3F8C"/>
    <w:rsid w:val="003E1623"/>
    <w:rsid w:val="004A4696"/>
    <w:rsid w:val="004B3DBE"/>
    <w:rsid w:val="004C4073"/>
    <w:rsid w:val="00501E4F"/>
    <w:rsid w:val="00575C44"/>
    <w:rsid w:val="005D48E3"/>
    <w:rsid w:val="005E0351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3CF0"/>
    <w:rsid w:val="008542D6"/>
    <w:rsid w:val="00855D97"/>
    <w:rsid w:val="00945DED"/>
    <w:rsid w:val="00945F23"/>
    <w:rsid w:val="00952400"/>
    <w:rsid w:val="00992127"/>
    <w:rsid w:val="00A0051C"/>
    <w:rsid w:val="00A04414"/>
    <w:rsid w:val="00A41AE9"/>
    <w:rsid w:val="00A52D0F"/>
    <w:rsid w:val="00A71589"/>
    <w:rsid w:val="00A8560D"/>
    <w:rsid w:val="00AB5D47"/>
    <w:rsid w:val="00AC5A00"/>
    <w:rsid w:val="00B06138"/>
    <w:rsid w:val="00B1751F"/>
    <w:rsid w:val="00B336E5"/>
    <w:rsid w:val="00B562EB"/>
    <w:rsid w:val="00B97B0B"/>
    <w:rsid w:val="00BD1950"/>
    <w:rsid w:val="00C67675"/>
    <w:rsid w:val="00C751D7"/>
    <w:rsid w:val="00CE2DAF"/>
    <w:rsid w:val="00CF17B6"/>
    <w:rsid w:val="00CF208F"/>
    <w:rsid w:val="00D25A11"/>
    <w:rsid w:val="00D301F3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C793F"/>
    <w:rsid w:val="00EE30BD"/>
    <w:rsid w:val="00F17D2D"/>
    <w:rsid w:val="00F25E44"/>
    <w:rsid w:val="00F76D05"/>
    <w:rsid w:val="00F9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9A60E46CE04922B44C3CF4EF8188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DFEB51-AF64-40D0-BB46-B90292D94514}"/>
      </w:docPartPr>
      <w:docPartBody>
        <w:p w:rsidR="009E7F69" w:rsidRDefault="00BF29BD" w:rsidP="00BF29BD">
          <w:pPr>
            <w:pStyle w:val="789A60E46CE04922B44C3CF4EF81883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A4B0AE28BD4AEE9EEAFA762BF8D0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1F7503-C6E8-4EA1-83F3-4BCA9A347A89}"/>
      </w:docPartPr>
      <w:docPartBody>
        <w:p w:rsidR="00D32D57" w:rsidRDefault="00835548" w:rsidP="00835548">
          <w:pPr>
            <w:pStyle w:val="E3A4B0AE28BD4AEE9EEAFA762BF8D034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835548"/>
    <w:rsid w:val="009E7F69"/>
    <w:rsid w:val="00BF29BD"/>
    <w:rsid w:val="00D3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35548"/>
    <w:rPr>
      <w:color w:val="808080"/>
    </w:rPr>
  </w:style>
  <w:style w:type="paragraph" w:customStyle="1" w:styleId="4577DFBDC765488CA8DD8CA4A6B34457">
    <w:name w:val="4577DFBDC765488CA8DD8CA4A6B34457"/>
    <w:rsid w:val="00BF29BD"/>
  </w:style>
  <w:style w:type="paragraph" w:customStyle="1" w:styleId="98D0B63E41594972BC8C7827A1592A93">
    <w:name w:val="98D0B63E41594972BC8C7827A1592A93"/>
    <w:rsid w:val="00BF29BD"/>
  </w:style>
  <w:style w:type="paragraph" w:customStyle="1" w:styleId="0619F970ED9F480AA20908A3E2055ADC">
    <w:name w:val="0619F970ED9F480AA20908A3E2055ADC"/>
    <w:rsid w:val="00BF29BD"/>
  </w:style>
  <w:style w:type="paragraph" w:customStyle="1" w:styleId="036D2BC7C267484B94DDFC24D6BA0031">
    <w:name w:val="036D2BC7C267484B94DDFC24D6BA0031"/>
    <w:rsid w:val="00BF29BD"/>
  </w:style>
  <w:style w:type="paragraph" w:customStyle="1" w:styleId="F45919E11EF3481093E1F2FF0BF6C299">
    <w:name w:val="F45919E11EF3481093E1F2FF0BF6C299"/>
    <w:rsid w:val="00BF29BD"/>
  </w:style>
  <w:style w:type="paragraph" w:customStyle="1" w:styleId="D25131C8C1CB4C20904D60085E45292D">
    <w:name w:val="D25131C8C1CB4C20904D60085E45292D"/>
    <w:rsid w:val="00BF29BD"/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  <w:style w:type="paragraph" w:customStyle="1" w:styleId="789A60E46CE04922B44C3CF4EF818830">
    <w:name w:val="789A60E46CE04922B44C3CF4EF818830"/>
    <w:rsid w:val="00BF29BD"/>
  </w:style>
  <w:style w:type="paragraph" w:customStyle="1" w:styleId="E3A4B0AE28BD4AEE9EEAFA762BF8D034">
    <w:name w:val="E3A4B0AE28BD4AEE9EEAFA762BF8D034"/>
    <w:rsid w:val="008355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05D69ED5-BBC3-459E-A909-C513811F5B4E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E71DB4-9CDB-432E-BCDE-F1F1BA8DA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81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Müller, Marvin (ITZBund B, extern)</cp:lastModifiedBy>
  <cp:revision>2</cp:revision>
  <dcterms:created xsi:type="dcterms:W3CDTF">2026-03-04T09:36:00Z</dcterms:created>
  <dcterms:modified xsi:type="dcterms:W3CDTF">2026-03-04T09:36:00Z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